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F884C" w14:textId="1D134B3A" w:rsidR="00EE56A0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</w:t>
      </w:r>
      <w:r w:rsidR="00AA29D1">
        <w:rPr>
          <w:b/>
          <w:noProof/>
          <w:sz w:val="24"/>
        </w:rPr>
        <w:t>1244</w:t>
      </w:r>
    </w:p>
    <w:p w14:paraId="1EB2E693" w14:textId="783CB5EE" w:rsidR="00F14D14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38EC5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957B69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20149" w:rsidR="001E41F3" w:rsidRPr="00410371" w:rsidRDefault="00AA29D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B74E" w:rsidR="001E41F3" w:rsidRPr="00410371" w:rsidRDefault="00856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15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CD71B9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Pr="007A15B2">
              <w:rPr>
                <w:b/>
                <w:noProof/>
                <w:sz w:val="28"/>
              </w:rPr>
              <w:t>9.</w:t>
            </w:r>
            <w:r w:rsidR="000C516D">
              <w:rPr>
                <w:b/>
                <w:noProof/>
                <w:sz w:val="28"/>
              </w:rPr>
              <w:t>2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AD4C7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 w:rsidRPr="00DE5058">
              <w:rPr>
                <w:noProof/>
              </w:rPr>
              <w:t>Correction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608B1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F6B01" w:rsidR="001E41F3" w:rsidRDefault="000C51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213E0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C516D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C206E" w:rsidR="001E41F3" w:rsidRDefault="000C5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6EBA7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45619" w:rsidR="00FB0457" w:rsidRDefault="00FB0457" w:rsidP="00FB04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FB04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3D5AC" w:rsidR="00FB0457" w:rsidRDefault="00FB0457" w:rsidP="00FB04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FB04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EB579" w:rsidR="00FB0457" w:rsidRDefault="00FB0457" w:rsidP="00FB0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131E1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4CD22105" w14:textId="77777777" w:rsidR="004465C9" w:rsidRPr="004465C9" w:rsidRDefault="004465C9" w:rsidP="004465C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54932492"/>
      <w:r w:rsidRPr="004465C9">
        <w:rPr>
          <w:rFonts w:ascii="Arial" w:eastAsia="宋体" w:hAnsi="Arial"/>
          <w:sz w:val="36"/>
        </w:rPr>
        <w:t>A.5</w:t>
      </w:r>
      <w:r w:rsidRPr="004465C9">
        <w:rPr>
          <w:rFonts w:ascii="Arial" w:eastAsia="宋体" w:hAnsi="Arial"/>
          <w:sz w:val="36"/>
        </w:rPr>
        <w:tab/>
      </w:r>
      <w:proofErr w:type="spellStart"/>
      <w:r w:rsidRPr="004465C9">
        <w:rPr>
          <w:rFonts w:ascii="Arial" w:eastAsia="宋体" w:hAnsi="Arial"/>
          <w:sz w:val="36"/>
        </w:rPr>
        <w:t>MCData</w:t>
      </w:r>
      <w:proofErr w:type="spellEnd"/>
      <w:r w:rsidRPr="004465C9">
        <w:rPr>
          <w:rFonts w:ascii="Arial" w:eastAsia="宋体" w:hAnsi="Arial"/>
          <w:sz w:val="36"/>
        </w:rPr>
        <w:t xml:space="preserve"> service configuration data</w:t>
      </w:r>
      <w:bookmarkEnd w:id="2"/>
    </w:p>
    <w:p w14:paraId="3449984E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The general aspects of MC service configuration are specified in 3GPP TS 23.280 [5]. The MCData service configuration data is stored in the MCData server.</w:t>
      </w:r>
    </w:p>
    <w:p w14:paraId="0664B9DD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Tables A.5-1 and A.5-2 describe the configuration data required to support the use of on-network MCData service. Tables A.5-1 and A.5-3 describe the configuration data required to support the use of off-network MCData service. Data in tables A.5-1 and A.5-3 can be configured offline using the CSC-11 reference point.</w:t>
      </w:r>
    </w:p>
    <w:p w14:paraId="613AF85F" w14:textId="77777777" w:rsidR="004465C9" w:rsidRPr="004465C9" w:rsidRDefault="004465C9" w:rsidP="004465C9">
      <w:pPr>
        <w:rPr>
          <w:rFonts w:eastAsia="宋体"/>
        </w:rPr>
      </w:pPr>
    </w:p>
    <w:p w14:paraId="2E575158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t>Table A.5-1: MCData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5B9C372A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67F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E7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C2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3D8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03A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</w:tbl>
    <w:p w14:paraId="12FD33E2" w14:textId="77777777" w:rsidR="004465C9" w:rsidRPr="004465C9" w:rsidRDefault="004465C9" w:rsidP="004465C9">
      <w:pPr>
        <w:rPr>
          <w:rFonts w:eastAsia="宋体"/>
        </w:rPr>
      </w:pPr>
    </w:p>
    <w:p w14:paraId="16BC0E9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A.5-2: MCData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98C440B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68A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19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AB8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078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835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668AD3F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56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8DC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3C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DE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A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2085D48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09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4E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ED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F0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296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B86BDE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45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F7A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payload data size for SDS over signalling control plane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ED6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87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60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297C324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C4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1C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70F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C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1F0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592E324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76E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[R-6.2.2.1-002d],</w:t>
            </w:r>
          </w:p>
          <w:p w14:paraId="1FB79DC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E2A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A2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569A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05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1A37EC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C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[R-6.2.2.3-001]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61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A9C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81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0F5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695A5BB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B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8C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D9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BA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220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9931A6A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CB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098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2A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28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14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2D34C7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223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32F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A3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EA9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8A7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BD59E9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961E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E70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F3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F2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1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D91FE5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8B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B77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795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D7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5F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1D37E65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A1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59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 List of users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41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1C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46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7DBEE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B42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C5E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6A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215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0E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EF58C17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69D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695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&gt;&gt; Communication priority 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2C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5C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6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</w:tr>
      <w:tr w:rsidR="004465C9" w:rsidRPr="004465C9" w14:paraId="2B3C0B94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377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D87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47B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67D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2D0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D3F3E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78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73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MCData notification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7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B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72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83F0B0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F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41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Server URI(s)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A91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BF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24A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EC7412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77F" w14:textId="64B8D621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del w:id="3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Subclause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5.15 of 3GPP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TS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22.280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885" w14:textId="22E82EC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4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7C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3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52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2534B10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6D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C63" w14:textId="72529A8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5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7C1C" w14:textId="04B01642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6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636" w14:textId="4B89E8AD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7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FDE" w14:textId="21FB94D8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8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</w:tr>
      <w:tr w:rsidR="004465C9" w:rsidRPr="004465C9" w14:paraId="0A97ABA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6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C11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E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C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</w:tr>
      <w:tr w:rsidR="004465C9" w:rsidRPr="004465C9" w14:paraId="0C9CDF1C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BF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36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Support of ad hoc group data communication (enabled/disabled) 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0E4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7DA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456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206EAF2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E25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[R-6.15.5.3-002]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84D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number of particpants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06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58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31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EAFB98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4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[R-6.15.5.3-004]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454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Hang timer for 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3E1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FB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F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6BEB0F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5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E73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C2B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8C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FB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9C235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FCB0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List of preferred media codecs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A43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6E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721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51BF322E" w14:textId="77777777" w:rsidTr="004465C9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F1DA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1: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  <w:t xml:space="preserve">The maximum payload data size for SDS over signalling control plane shall be less than or equal to the maximum data size for SDS. </w:t>
            </w:r>
          </w:p>
          <w:p w14:paraId="559B1C26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2: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>The usage of this parameter by the MCData server is up to implementation.</w:t>
            </w:r>
          </w:p>
          <w:p w14:paraId="3A93C37C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3: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 xml:space="preserve">If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the support for ad hoc group data communication is disabled by the MC system then all other configurations related to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 are not applicable</w:t>
            </w:r>
          </w:p>
        </w:tc>
      </w:tr>
    </w:tbl>
    <w:p w14:paraId="2EF4E927" w14:textId="77777777" w:rsidR="004465C9" w:rsidRPr="004465C9" w:rsidRDefault="004465C9" w:rsidP="004465C9">
      <w:pPr>
        <w:rPr>
          <w:rFonts w:eastAsia="宋体"/>
        </w:rPr>
      </w:pPr>
    </w:p>
    <w:p w14:paraId="04A139D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A.5-3: MCData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A0E953F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8BB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6FF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FC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2D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2F1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B6DA6E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7BA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D4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E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19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8F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10B5E3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89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9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48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43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104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E413F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B0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E94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1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563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038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</w:tbl>
    <w:p w14:paraId="5821C750" w14:textId="77777777" w:rsidR="004465C9" w:rsidRPr="004465C9" w:rsidRDefault="004465C9" w:rsidP="004465C9">
      <w:pPr>
        <w:rPr>
          <w:rFonts w:eastAsia="宋体"/>
        </w:rPr>
      </w:pPr>
    </w:p>
    <w:p w14:paraId="3614A8A8" w14:textId="77777777" w:rsidR="004465C9" w:rsidRDefault="004465C9" w:rsidP="00C56393">
      <w:pPr>
        <w:outlineLvl w:val="0"/>
        <w:rPr>
          <w:noProof/>
          <w:highlight w:val="yellow"/>
          <w:lang w:eastAsia="zh-CN"/>
        </w:rPr>
      </w:pPr>
    </w:p>
    <w:sectPr w:rsidR="004465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5AA2B" w14:textId="77777777" w:rsidR="00856849" w:rsidRDefault="00856849">
      <w:r>
        <w:separator/>
      </w:r>
    </w:p>
  </w:endnote>
  <w:endnote w:type="continuationSeparator" w:id="0">
    <w:p w14:paraId="1E6ED5FE" w14:textId="77777777" w:rsidR="00856849" w:rsidRDefault="0085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63275" w14:textId="77777777" w:rsidR="00856849" w:rsidRDefault="00856849">
      <w:r>
        <w:separator/>
      </w:r>
    </w:p>
  </w:footnote>
  <w:footnote w:type="continuationSeparator" w:id="0">
    <w:p w14:paraId="183F116E" w14:textId="77777777" w:rsidR="00856849" w:rsidRDefault="00856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516D"/>
    <w:rsid w:val="000C6598"/>
    <w:rsid w:val="000D44B3"/>
    <w:rsid w:val="000D4AA4"/>
    <w:rsid w:val="000E7ADE"/>
    <w:rsid w:val="0010172D"/>
    <w:rsid w:val="0014013E"/>
    <w:rsid w:val="00145D43"/>
    <w:rsid w:val="00192C46"/>
    <w:rsid w:val="001A08B3"/>
    <w:rsid w:val="001A5A29"/>
    <w:rsid w:val="001A7B60"/>
    <w:rsid w:val="001B52F0"/>
    <w:rsid w:val="001B7A65"/>
    <w:rsid w:val="001E41F3"/>
    <w:rsid w:val="00204DF5"/>
    <w:rsid w:val="00251DDA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410371"/>
    <w:rsid w:val="004242F1"/>
    <w:rsid w:val="004465C9"/>
    <w:rsid w:val="004566CE"/>
    <w:rsid w:val="004B1934"/>
    <w:rsid w:val="004B75B7"/>
    <w:rsid w:val="004D335E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5F2AE2"/>
    <w:rsid w:val="00621188"/>
    <w:rsid w:val="006257ED"/>
    <w:rsid w:val="00653DE4"/>
    <w:rsid w:val="0065516E"/>
    <w:rsid w:val="006653F0"/>
    <w:rsid w:val="00665C32"/>
    <w:rsid w:val="00665C47"/>
    <w:rsid w:val="00674B87"/>
    <w:rsid w:val="00692BC6"/>
    <w:rsid w:val="00695808"/>
    <w:rsid w:val="006963F4"/>
    <w:rsid w:val="006B46FB"/>
    <w:rsid w:val="006E21FB"/>
    <w:rsid w:val="006E78BA"/>
    <w:rsid w:val="006F5526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50110"/>
    <w:rsid w:val="00856849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1761C"/>
    <w:rsid w:val="00941E30"/>
    <w:rsid w:val="00957B69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02398"/>
    <w:rsid w:val="00A1022E"/>
    <w:rsid w:val="00A163FC"/>
    <w:rsid w:val="00A16496"/>
    <w:rsid w:val="00A246B6"/>
    <w:rsid w:val="00A47E70"/>
    <w:rsid w:val="00A50CF0"/>
    <w:rsid w:val="00A563E0"/>
    <w:rsid w:val="00A71094"/>
    <w:rsid w:val="00A752C1"/>
    <w:rsid w:val="00A7671C"/>
    <w:rsid w:val="00A77DB7"/>
    <w:rsid w:val="00AA29D1"/>
    <w:rsid w:val="00AA2CBC"/>
    <w:rsid w:val="00AA7E38"/>
    <w:rsid w:val="00AC1EBF"/>
    <w:rsid w:val="00AC5820"/>
    <w:rsid w:val="00AD1CD8"/>
    <w:rsid w:val="00AD52A9"/>
    <w:rsid w:val="00B066AA"/>
    <w:rsid w:val="00B13571"/>
    <w:rsid w:val="00B258BB"/>
    <w:rsid w:val="00B27101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CF1213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56A0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04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uiPriority w:val="99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yph">
    <w:name w:val="glyph"/>
    <w:rsid w:val="00850110"/>
  </w:style>
  <w:style w:type="character" w:customStyle="1" w:styleId="UnresolvedMention1">
    <w:name w:val="Unresolved Mention1"/>
    <w:uiPriority w:val="99"/>
    <w:semiHidden/>
    <w:rsid w:val="00850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6AA31-9CD2-4AFE-901F-7906DE43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4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Cuili0401</cp:lastModifiedBy>
  <cp:revision>69</cp:revision>
  <cp:lastPrinted>1899-12-31T23:00:00Z</cp:lastPrinted>
  <dcterms:created xsi:type="dcterms:W3CDTF">2020-02-03T08:32:00Z</dcterms:created>
  <dcterms:modified xsi:type="dcterms:W3CDTF">2024-04-08T14:15:00Z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(3)TFvqgSKhBckgp5cPC7z4+gCxeRQFLo5tHhmufWqxb+VkkLP2SaINJHTf1NVJzNmGXWJbA0tN
cAczHSgwRxDoGVVaavbrH70RkGp/A/8EGFLx6aDLXqgrpUYN6nybsPMA8PZr3jHEVSzIe9tP
o+2eJgP+ErhOI+KlymaFy1NL7PcTEUfnUMdbHf3bBnTvg/72naFF1hqoyojW14UI7MMGgpqa
tK/gOCHd3d75kYVnJd</vt:lpwstr>
  </property>
  <property fmtid="{D5CDD505-2E9C-101B-9397-08002B2CF9AE}" pid="22" name="_2015_ms_pID_7253431">
    <vt:lpwstr>XZQ2m9C/FWe3uoZVzcvWR7RZGxoYAFRHIfLwdRt7iXoTurYM/d3INs
XiM+2Ya44uHF45JGBg5NM+hyryRJpb0AUijpDwi4SVGZV0lO8/omNZW8u0COS35SM5fteYwg
ebNPshwgLW6uSyRGaE45CN0jDHGKhR4IwM/clje1i3o8kkPEIdLKBjTruz3F5EtqJ1Rl2H5Z
QbQPj20CAsdQxgHtMYK7kMoWVppVWDqxr6cP</vt:lpwstr>
  </property>
  <property fmtid="{D5CDD505-2E9C-101B-9397-08002B2CF9AE}" pid="23" name="_2015_ms_pID_7253432">
    <vt:lpwstr>Tw==</vt:lpwstr>
  </property>
</Properties>
</file>